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24B84" w14:textId="77777777" w:rsidR="00AF4C02" w:rsidRDefault="00AF4C02" w:rsidP="00AF4C0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KYNGSTEDE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7C57B927" w14:textId="77777777" w:rsidR="00AF4C02" w:rsidRDefault="00AF4C02" w:rsidP="00AF4C0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of </w:t>
      </w:r>
      <w:proofErr w:type="spellStart"/>
      <w:r>
        <w:rPr>
          <w:rFonts w:eastAsia="Times New Roman" w:cs="Times New Roman"/>
          <w:szCs w:val="24"/>
        </w:rPr>
        <w:t>Cripplegate</w:t>
      </w:r>
      <w:proofErr w:type="spellEnd"/>
      <w:r>
        <w:rPr>
          <w:rFonts w:eastAsia="Times New Roman" w:cs="Times New Roman"/>
          <w:szCs w:val="24"/>
        </w:rPr>
        <w:t xml:space="preserve"> Without Ward, London.</w:t>
      </w:r>
    </w:p>
    <w:p w14:paraId="4C6701D5" w14:textId="77777777" w:rsidR="00AF4C02" w:rsidRDefault="00AF4C02" w:rsidP="00AF4C02">
      <w:pPr>
        <w:pStyle w:val="NoSpacing"/>
        <w:rPr>
          <w:rFonts w:eastAsia="Times New Roman" w:cs="Times New Roman"/>
          <w:szCs w:val="24"/>
        </w:rPr>
      </w:pPr>
    </w:p>
    <w:p w14:paraId="26BE1B2D" w14:textId="77777777" w:rsidR="00AF4C02" w:rsidRDefault="00AF4C02" w:rsidP="00AF4C02">
      <w:pPr>
        <w:pStyle w:val="NoSpacing"/>
        <w:rPr>
          <w:rFonts w:eastAsia="Times New Roman" w:cs="Times New Roman"/>
          <w:szCs w:val="24"/>
        </w:rPr>
      </w:pPr>
    </w:p>
    <w:p w14:paraId="66255C2C" w14:textId="77777777" w:rsidR="00AF4C02" w:rsidRDefault="00AF4C02" w:rsidP="00AF4C0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Jan.1422</w:t>
      </w:r>
      <w:r>
        <w:rPr>
          <w:rFonts w:eastAsia="Times New Roman" w:cs="Times New Roman"/>
          <w:szCs w:val="24"/>
        </w:rPr>
        <w:tab/>
        <w:t>He was elected Beadle.</w:t>
      </w:r>
    </w:p>
    <w:p w14:paraId="424DE11F" w14:textId="77777777" w:rsidR="00AF4C02" w:rsidRDefault="00AF4C02" w:rsidP="00AF4C0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40C233A2" w14:textId="77777777" w:rsidR="00AF4C02" w:rsidRDefault="00AF4C02" w:rsidP="00AF4C02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p.550)</w:t>
      </w:r>
    </w:p>
    <w:p w14:paraId="7543B1BA" w14:textId="77777777" w:rsidR="00AF4C02" w:rsidRDefault="00AF4C02" w:rsidP="00AF4C02">
      <w:pPr>
        <w:pStyle w:val="NoSpacing"/>
        <w:rPr>
          <w:rFonts w:eastAsia="Times New Roman" w:cs="Times New Roman"/>
          <w:szCs w:val="24"/>
        </w:rPr>
      </w:pPr>
    </w:p>
    <w:p w14:paraId="410631A5" w14:textId="77777777" w:rsidR="00AF4C02" w:rsidRDefault="00AF4C02" w:rsidP="00AF4C02">
      <w:pPr>
        <w:pStyle w:val="NoSpacing"/>
        <w:rPr>
          <w:rFonts w:eastAsia="Times New Roman" w:cs="Times New Roman"/>
          <w:szCs w:val="24"/>
        </w:rPr>
      </w:pPr>
    </w:p>
    <w:p w14:paraId="25AB5133" w14:textId="77777777" w:rsidR="00AF4C02" w:rsidRDefault="00AF4C02" w:rsidP="00AF4C0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10 November 2023</w:t>
      </w:r>
    </w:p>
    <w:p w14:paraId="6A83182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C5DA6" w14:textId="77777777" w:rsidR="00AF4C02" w:rsidRDefault="00AF4C02" w:rsidP="009139A6">
      <w:r>
        <w:separator/>
      </w:r>
    </w:p>
  </w:endnote>
  <w:endnote w:type="continuationSeparator" w:id="0">
    <w:p w14:paraId="150306BD" w14:textId="77777777" w:rsidR="00AF4C02" w:rsidRDefault="00AF4C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715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D51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A71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38383" w14:textId="77777777" w:rsidR="00AF4C02" w:rsidRDefault="00AF4C02" w:rsidP="009139A6">
      <w:r>
        <w:separator/>
      </w:r>
    </w:p>
  </w:footnote>
  <w:footnote w:type="continuationSeparator" w:id="0">
    <w:p w14:paraId="651B49AA" w14:textId="77777777" w:rsidR="00AF4C02" w:rsidRDefault="00AF4C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B96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E7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AE2E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C0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F4C02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518D0"/>
  <w15:chartTrackingRefBased/>
  <w15:docId w15:val="{65CE7B82-C92A-4FE7-9791-BCA857C59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2023-11-10T20:57:00Z</dcterms:created>
  <dcterms:modified xsi:type="dcterms:W3CDTF">2023-11-10T20:57:00Z</dcterms:modified>
</cp:coreProperties>
</file>